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BAA" w:rsidRDefault="00572BAA" w:rsidP="00572B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TOMAS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(fl.1427)</w:t>
      </w:r>
    </w:p>
    <w:p w:rsidR="00572BAA" w:rsidRDefault="00572BAA" w:rsidP="00572B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572BAA" w:rsidRDefault="00572BAA" w:rsidP="00572B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2BAA" w:rsidRDefault="00572BAA" w:rsidP="00572B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2BAA" w:rsidRDefault="00572BAA" w:rsidP="00572B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Aug</w:t>
      </w:r>
      <w:r>
        <w:rPr>
          <w:rFonts w:ascii="Times New Roman" w:hAnsi="Times New Roman" w:cs="Times New Roman"/>
          <w:sz w:val="24"/>
          <w:szCs w:val="24"/>
        </w:rPr>
        <w:t>1427</w:t>
      </w:r>
      <w:r>
        <w:rPr>
          <w:rFonts w:ascii="Times New Roman" w:hAnsi="Times New Roman" w:cs="Times New Roman"/>
          <w:sz w:val="24"/>
          <w:szCs w:val="24"/>
        </w:rPr>
        <w:tab/>
        <w:t>He was ordaine</w:t>
      </w:r>
      <w:r>
        <w:rPr>
          <w:rFonts w:ascii="Times New Roman" w:hAnsi="Times New Roman" w:cs="Times New Roman"/>
          <w:sz w:val="24"/>
          <w:szCs w:val="24"/>
        </w:rPr>
        <w:t>d to first tonsure in Lostwithiel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572BAA" w:rsidRDefault="00572BAA" w:rsidP="00572B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p.114)</w:t>
      </w:r>
    </w:p>
    <w:p w:rsidR="00572BAA" w:rsidRDefault="00572BAA" w:rsidP="00572B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2BAA" w:rsidRDefault="00572BAA" w:rsidP="00572B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2BAA" w:rsidRPr="00380B8D" w:rsidRDefault="00572BAA" w:rsidP="00572B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</w:p>
    <w:p w:rsidR="006B2F86" w:rsidRPr="00572BAA" w:rsidRDefault="00572BA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572B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BAA" w:rsidRDefault="00572BAA" w:rsidP="00E71FC3">
      <w:pPr>
        <w:spacing w:after="0" w:line="240" w:lineRule="auto"/>
      </w:pPr>
      <w:r>
        <w:separator/>
      </w:r>
    </w:p>
  </w:endnote>
  <w:endnote w:type="continuationSeparator" w:id="0">
    <w:p w:rsidR="00572BAA" w:rsidRDefault="00572B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BAA" w:rsidRDefault="00572BAA" w:rsidP="00E71FC3">
      <w:pPr>
        <w:spacing w:after="0" w:line="240" w:lineRule="auto"/>
      </w:pPr>
      <w:r>
        <w:separator/>
      </w:r>
    </w:p>
  </w:footnote>
  <w:footnote w:type="continuationSeparator" w:id="0">
    <w:p w:rsidR="00572BAA" w:rsidRDefault="00572B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BAA"/>
    <w:rsid w:val="00572BA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6EEA5"/>
  <w15:chartTrackingRefBased/>
  <w15:docId w15:val="{884B903B-CC5D-4D5C-9391-8B2C8EC4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2016-06-04T16:24:00Z</dcterms:created>
  <dcterms:modified xsi:type="dcterms:W3CDTF">2016-06-04T16:25:00Z</dcterms:modified>
</cp:coreProperties>
</file>